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2026-08-27_SD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ATV DIN 18352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 ATV DIN 18352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